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北京市大兴区黄村镇流管办科室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——电动自行车充电桩运营维护过渡费项目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项目申报单位（科室）：流管办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项目申报时间：2024.8.15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电动自行车充电桩运营维护过渡费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流管办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周敬伟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13401199293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为满足黄村镇居民电动自行车充电需求，减少私拉电线、电动车入户充电所带来的安全隐患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流管办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13401199293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  <w:bookmarkStart w:id="0" w:name="_GoBack"/>
      <w:bookmarkEnd w:id="0"/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电动自行车充电桩运营维护过渡费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E227A1A"/>
    <w:rsid w:val="13F73D10"/>
    <w:rsid w:val="2A093E16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4E42B9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2024-08-21T03:22:21Z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